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AE0" w:rsidRDefault="00B76AE0" w:rsidP="00244B6D">
      <w:pPr>
        <w:pStyle w:val="Heading1"/>
      </w:pPr>
      <w:r>
        <w:t>Student Name: Sarah MacDonald</w:t>
      </w:r>
      <w:r>
        <w:tab/>
      </w:r>
      <w:r>
        <w:tab/>
        <w:t>Thematic Instruction</w:t>
      </w:r>
    </w:p>
    <w:p w:rsidR="00B76AE0" w:rsidRDefault="00B76AE0" w:rsidP="00244B6D">
      <w:pPr>
        <w:ind w:left="5040" w:firstLine="720"/>
        <w:rPr>
          <w:sz w:val="28"/>
        </w:rPr>
      </w:pPr>
      <w:r>
        <w:rPr>
          <w:sz w:val="28"/>
        </w:rPr>
        <w:t>6-C</w:t>
      </w:r>
    </w:p>
    <w:p w:rsidR="00B76AE0" w:rsidRDefault="00B76AE0" w:rsidP="00244B6D">
      <w:pPr>
        <w:ind w:left="5040" w:firstLine="720"/>
        <w:rPr>
          <w:sz w:val="32"/>
        </w:rPr>
      </w:pPr>
    </w:p>
    <w:p w:rsidR="00B76AE0" w:rsidRDefault="00B76AE0" w:rsidP="00244B6D">
      <w:pPr>
        <w:jc w:val="center"/>
        <w:rPr>
          <w:b/>
          <w:bCs/>
          <w:sz w:val="32"/>
        </w:rPr>
      </w:pPr>
      <w:r>
        <w:rPr>
          <w:b/>
          <w:bCs/>
          <w:sz w:val="32"/>
        </w:rPr>
        <w:t>Biography/Autobiography Independent Reading:</w:t>
      </w:r>
    </w:p>
    <w:p w:rsidR="00B76AE0" w:rsidRDefault="00B76AE0" w:rsidP="00244B6D">
      <w:pPr>
        <w:jc w:val="center"/>
        <w:rPr>
          <w:b/>
          <w:bCs/>
          <w:sz w:val="32"/>
        </w:rPr>
      </w:pPr>
      <w:r>
        <w:rPr>
          <w:b/>
          <w:bCs/>
          <w:sz w:val="32"/>
        </w:rPr>
        <w:t>Project Interview</w:t>
      </w:r>
    </w:p>
    <w:p w:rsidR="00B76AE0" w:rsidRDefault="00B76AE0" w:rsidP="00244B6D">
      <w:pPr>
        <w:jc w:val="center"/>
        <w:rPr>
          <w:b/>
          <w:bCs/>
          <w:sz w:val="32"/>
        </w:rPr>
      </w:pPr>
    </w:p>
    <w:p w:rsidR="00B76AE0" w:rsidRDefault="00B76AE0" w:rsidP="00244B6D">
      <w:pPr>
        <w:rPr>
          <w:b/>
          <w:i/>
          <w:sz w:val="32"/>
        </w:rPr>
      </w:pPr>
      <w:r>
        <w:rPr>
          <w:b/>
          <w:i/>
          <w:sz w:val="32"/>
        </w:rPr>
        <w:t>Bring your book every day with you to T.I., starting Thursday, May 3, 2012. Thank you.</w:t>
      </w:r>
    </w:p>
    <w:p w:rsidR="00B76AE0" w:rsidRDefault="00B76AE0" w:rsidP="00244B6D">
      <w:pPr>
        <w:jc w:val="center"/>
        <w:rPr>
          <w:sz w:val="32"/>
        </w:rPr>
      </w:pPr>
    </w:p>
    <w:p w:rsidR="00B76AE0" w:rsidRDefault="00B76AE0" w:rsidP="00244B6D">
      <w:pPr>
        <w:rPr>
          <w:b/>
          <w:sz w:val="32"/>
          <w:szCs w:val="32"/>
        </w:rPr>
      </w:pPr>
      <w:r>
        <w:rPr>
          <w:b/>
          <w:sz w:val="32"/>
          <w:szCs w:val="32"/>
        </w:rPr>
        <w:t>SIGNATURES DUE: Thursday, May 3, 2012</w:t>
      </w:r>
    </w:p>
    <w:p w:rsidR="00B76AE0" w:rsidRDefault="00B76AE0" w:rsidP="00244B6D">
      <w:pPr>
        <w:rPr>
          <w:b/>
          <w:sz w:val="32"/>
          <w:szCs w:val="32"/>
        </w:rPr>
      </w:pPr>
      <w:r>
        <w:rPr>
          <w:b/>
          <w:sz w:val="32"/>
          <w:szCs w:val="32"/>
        </w:rPr>
        <w:t>FINAL PROJECT DUE DATE:  Thursday, May 31, 2012</w:t>
      </w:r>
    </w:p>
    <w:p w:rsidR="00B76AE0" w:rsidRDefault="00B76AE0" w:rsidP="00244B6D">
      <w:pPr>
        <w:jc w:val="center"/>
        <w:rPr>
          <w:sz w:val="28"/>
        </w:rPr>
      </w:pPr>
    </w:p>
    <w:p w:rsidR="00B76AE0" w:rsidRDefault="00B76AE0" w:rsidP="00244B6D">
      <w:pPr>
        <w:pStyle w:val="Heading1"/>
        <w:rPr>
          <w:sz w:val="26"/>
          <w:szCs w:val="26"/>
        </w:rPr>
      </w:pPr>
      <w:r>
        <w:rPr>
          <w:sz w:val="26"/>
          <w:szCs w:val="26"/>
        </w:rPr>
        <w:t>1. _____________________ [Signed after you have read both pages.]</w:t>
      </w:r>
    </w:p>
    <w:p w:rsidR="00B76AE0" w:rsidRDefault="00B76AE0" w:rsidP="00244B6D">
      <w:pPr>
        <w:pStyle w:val="Heading1"/>
        <w:rPr>
          <w:b/>
          <w:bCs/>
          <w:sz w:val="26"/>
          <w:szCs w:val="26"/>
        </w:rPr>
      </w:pPr>
      <w:r>
        <w:rPr>
          <w:b/>
          <w:bCs/>
          <w:sz w:val="26"/>
          <w:szCs w:val="26"/>
        </w:rPr>
        <w:t>Student Signature</w:t>
      </w:r>
    </w:p>
    <w:p w:rsidR="00B76AE0" w:rsidRDefault="00B76AE0" w:rsidP="00244B6D">
      <w:pPr>
        <w:rPr>
          <w:sz w:val="26"/>
          <w:szCs w:val="26"/>
        </w:rPr>
      </w:pPr>
    </w:p>
    <w:p w:rsidR="00B76AE0" w:rsidRDefault="00B76AE0" w:rsidP="00244B6D">
      <w:pPr>
        <w:rPr>
          <w:sz w:val="26"/>
          <w:szCs w:val="26"/>
        </w:rPr>
      </w:pPr>
      <w:r>
        <w:rPr>
          <w:sz w:val="26"/>
          <w:szCs w:val="26"/>
        </w:rPr>
        <w:t>2. _____________________ [Signed after par./guard has read two pages.]</w:t>
      </w:r>
    </w:p>
    <w:p w:rsidR="00B76AE0" w:rsidRDefault="00B76AE0" w:rsidP="00244B6D">
      <w:pPr>
        <w:pStyle w:val="Heading2"/>
        <w:rPr>
          <w:sz w:val="26"/>
          <w:szCs w:val="26"/>
        </w:rPr>
      </w:pPr>
      <w:r>
        <w:rPr>
          <w:sz w:val="26"/>
          <w:szCs w:val="26"/>
        </w:rPr>
        <w:t>Parent/Guardian Signature</w:t>
      </w:r>
    </w:p>
    <w:p w:rsidR="00B76AE0" w:rsidRDefault="00B76AE0" w:rsidP="00244B6D">
      <w:pPr>
        <w:rPr>
          <w:sz w:val="26"/>
          <w:szCs w:val="26"/>
        </w:rPr>
      </w:pPr>
    </w:p>
    <w:p w:rsidR="00B76AE0" w:rsidRDefault="00B76AE0" w:rsidP="00244B6D">
      <w:pPr>
        <w:rPr>
          <w:sz w:val="26"/>
          <w:szCs w:val="26"/>
        </w:rPr>
      </w:pPr>
      <w:r>
        <w:rPr>
          <w:sz w:val="26"/>
          <w:szCs w:val="26"/>
        </w:rPr>
        <w:t xml:space="preserve">3. </w:t>
      </w:r>
      <w:r>
        <w:rPr>
          <w:b/>
          <w:bCs/>
          <w:sz w:val="26"/>
          <w:szCs w:val="26"/>
        </w:rPr>
        <w:t>Titleof Biography or Autobiography</w:t>
      </w:r>
      <w:r>
        <w:rPr>
          <w:sz w:val="26"/>
          <w:szCs w:val="26"/>
        </w:rPr>
        <w:t>: ___________________________</w:t>
      </w:r>
    </w:p>
    <w:p w:rsidR="00B76AE0" w:rsidRDefault="00B76AE0" w:rsidP="00244B6D">
      <w:pPr>
        <w:rPr>
          <w:sz w:val="26"/>
          <w:szCs w:val="26"/>
        </w:rPr>
      </w:pPr>
    </w:p>
    <w:p w:rsidR="00B76AE0" w:rsidRDefault="00B76AE0" w:rsidP="00244B6D">
      <w:pPr>
        <w:rPr>
          <w:sz w:val="26"/>
          <w:szCs w:val="26"/>
        </w:rPr>
      </w:pPr>
      <w:r>
        <w:rPr>
          <w:sz w:val="26"/>
          <w:szCs w:val="26"/>
        </w:rPr>
        <w:t xml:space="preserve">4. </w:t>
      </w:r>
      <w:r>
        <w:rPr>
          <w:b/>
          <w:bCs/>
          <w:sz w:val="26"/>
          <w:szCs w:val="26"/>
        </w:rPr>
        <w:t>Author’sName</w:t>
      </w:r>
      <w:r>
        <w:rPr>
          <w:sz w:val="26"/>
          <w:szCs w:val="26"/>
        </w:rPr>
        <w:t>: _____________________________________________</w:t>
      </w:r>
    </w:p>
    <w:p w:rsidR="00B76AE0" w:rsidRDefault="00B76AE0" w:rsidP="00244B6D">
      <w:pPr>
        <w:rPr>
          <w:sz w:val="26"/>
          <w:szCs w:val="26"/>
        </w:rPr>
      </w:pPr>
    </w:p>
    <w:p w:rsidR="00B76AE0" w:rsidRDefault="00B76AE0" w:rsidP="00244B6D">
      <w:pPr>
        <w:rPr>
          <w:sz w:val="26"/>
          <w:szCs w:val="26"/>
        </w:rPr>
      </w:pPr>
      <w:r>
        <w:rPr>
          <w:sz w:val="26"/>
          <w:szCs w:val="26"/>
        </w:rPr>
        <w:t xml:space="preserve">5. </w:t>
      </w:r>
      <w:r>
        <w:rPr>
          <w:b/>
          <w:bCs/>
          <w:sz w:val="26"/>
          <w:szCs w:val="26"/>
        </w:rPr>
        <w:t>Number ofTotal Pagesin the Book</w:t>
      </w:r>
      <w:r>
        <w:rPr>
          <w:sz w:val="26"/>
          <w:szCs w:val="26"/>
        </w:rPr>
        <w:t>:____________</w:t>
      </w:r>
    </w:p>
    <w:p w:rsidR="00B76AE0" w:rsidRDefault="00B76AE0" w:rsidP="00244B6D">
      <w:pPr>
        <w:rPr>
          <w:sz w:val="26"/>
          <w:szCs w:val="26"/>
        </w:rPr>
      </w:pPr>
    </w:p>
    <w:p w:rsidR="00B76AE0" w:rsidRDefault="00B76AE0" w:rsidP="00244B6D">
      <w:pPr>
        <w:rPr>
          <w:sz w:val="26"/>
          <w:szCs w:val="26"/>
        </w:rPr>
      </w:pPr>
      <w:r>
        <w:rPr>
          <w:sz w:val="26"/>
          <w:szCs w:val="26"/>
        </w:rPr>
        <w:t xml:space="preserve">6. </w:t>
      </w:r>
      <w:r>
        <w:rPr>
          <w:b/>
          <w:bCs/>
          <w:sz w:val="26"/>
          <w:szCs w:val="26"/>
        </w:rPr>
        <w:t>Page Number You Are “Up to” as of 5/2/12</w:t>
      </w:r>
      <w:r>
        <w:rPr>
          <w:sz w:val="26"/>
          <w:szCs w:val="26"/>
        </w:rPr>
        <w:t xml:space="preserve">: ____________ </w:t>
      </w:r>
      <w:r>
        <w:rPr>
          <w:i/>
          <w:iCs/>
          <w:sz w:val="26"/>
          <w:szCs w:val="26"/>
        </w:rPr>
        <w:t>OR</w:t>
      </w:r>
    </w:p>
    <w:p w:rsidR="00B76AE0" w:rsidRDefault="00B76AE0" w:rsidP="00244B6D">
      <w:pPr>
        <w:rPr>
          <w:sz w:val="26"/>
          <w:szCs w:val="26"/>
        </w:rPr>
      </w:pPr>
    </w:p>
    <w:p w:rsidR="00B76AE0" w:rsidRDefault="00B76AE0" w:rsidP="00244B6D">
      <w:pPr>
        <w:rPr>
          <w:sz w:val="26"/>
          <w:szCs w:val="26"/>
        </w:rPr>
      </w:pPr>
      <w:r>
        <w:rPr>
          <w:sz w:val="26"/>
          <w:szCs w:val="26"/>
        </w:rPr>
        <w:t xml:space="preserve">7. </w:t>
      </w:r>
      <w:r>
        <w:rPr>
          <w:b/>
          <w:bCs/>
          <w:sz w:val="26"/>
          <w:szCs w:val="26"/>
        </w:rPr>
        <w:t>I have finished the book</w:t>
      </w:r>
      <w:r>
        <w:rPr>
          <w:sz w:val="26"/>
          <w:szCs w:val="26"/>
        </w:rPr>
        <w:t>. [</w:t>
      </w:r>
      <w:r>
        <w:rPr>
          <w:i/>
          <w:iCs/>
          <w:sz w:val="26"/>
          <w:szCs w:val="26"/>
        </w:rPr>
        <w:t>Circle the sentence at left if it is true</w:t>
      </w:r>
      <w:r>
        <w:rPr>
          <w:sz w:val="26"/>
          <w:szCs w:val="26"/>
        </w:rPr>
        <w:t>.]</w:t>
      </w:r>
    </w:p>
    <w:p w:rsidR="00B76AE0" w:rsidRDefault="00B76AE0" w:rsidP="00244B6D">
      <w:pPr>
        <w:rPr>
          <w:sz w:val="26"/>
          <w:szCs w:val="26"/>
        </w:rPr>
      </w:pPr>
      <w:r>
        <w:rPr>
          <w:sz w:val="26"/>
          <w:szCs w:val="26"/>
        </w:rPr>
        <w:t>8</w:t>
      </w:r>
      <w:r>
        <w:rPr>
          <w:b/>
          <w:bCs/>
          <w:sz w:val="26"/>
          <w:szCs w:val="26"/>
        </w:rPr>
        <w:t>. Format and Style</w:t>
      </w:r>
    </w:p>
    <w:p w:rsidR="00B76AE0" w:rsidRDefault="00B76AE0" w:rsidP="00244B6D">
      <w:pPr>
        <w:pStyle w:val="Heading3"/>
        <w:rPr>
          <w:sz w:val="26"/>
          <w:szCs w:val="26"/>
        </w:rPr>
      </w:pPr>
      <w:r>
        <w:rPr>
          <w:sz w:val="26"/>
          <w:szCs w:val="26"/>
        </w:rPr>
        <w:t xml:space="preserve"> I understand that …</w:t>
      </w:r>
    </w:p>
    <w:p w:rsidR="00B76AE0" w:rsidRDefault="00B76AE0" w:rsidP="00244B6D">
      <w:pPr>
        <w:numPr>
          <w:ilvl w:val="0"/>
          <w:numId w:val="1"/>
        </w:numPr>
        <w:rPr>
          <w:sz w:val="26"/>
          <w:szCs w:val="26"/>
        </w:rPr>
      </w:pPr>
      <w:r>
        <w:rPr>
          <w:sz w:val="26"/>
          <w:szCs w:val="26"/>
        </w:rPr>
        <w:t>I can use the attached organizer/questions template to take notes.</w:t>
      </w:r>
    </w:p>
    <w:p w:rsidR="00B76AE0" w:rsidRDefault="00B76AE0" w:rsidP="00244B6D">
      <w:pPr>
        <w:numPr>
          <w:ilvl w:val="0"/>
          <w:numId w:val="1"/>
        </w:numPr>
        <w:rPr>
          <w:sz w:val="26"/>
          <w:szCs w:val="26"/>
        </w:rPr>
      </w:pPr>
      <w:r>
        <w:rPr>
          <w:sz w:val="26"/>
          <w:szCs w:val="26"/>
        </w:rPr>
        <w:t xml:space="preserve">I understand that I will answer the questions and </w:t>
      </w:r>
      <w:r>
        <w:rPr>
          <w:sz w:val="26"/>
          <w:szCs w:val="26"/>
          <w:u w:val="single"/>
        </w:rPr>
        <w:t>I will write follow-up questions</w:t>
      </w:r>
      <w:r>
        <w:rPr>
          <w:sz w:val="26"/>
          <w:szCs w:val="26"/>
        </w:rPr>
        <w:t>, as indicated, and answer those questions.</w:t>
      </w:r>
    </w:p>
    <w:p w:rsidR="00B76AE0" w:rsidRDefault="00B76AE0" w:rsidP="00244B6D">
      <w:pPr>
        <w:numPr>
          <w:ilvl w:val="0"/>
          <w:numId w:val="1"/>
        </w:numPr>
        <w:rPr>
          <w:sz w:val="26"/>
          <w:szCs w:val="26"/>
        </w:rPr>
      </w:pPr>
      <w:r>
        <w:rPr>
          <w:sz w:val="26"/>
          <w:szCs w:val="26"/>
        </w:rPr>
        <w:t>A follow-up question is defined as a question that “probes” an issue or fact or comment that was just mentioned by the interviewee subject.</w:t>
      </w:r>
    </w:p>
    <w:p w:rsidR="00B76AE0" w:rsidRDefault="00B76AE0" w:rsidP="00244B6D">
      <w:pPr>
        <w:numPr>
          <w:ilvl w:val="0"/>
          <w:numId w:val="1"/>
        </w:numPr>
        <w:rPr>
          <w:sz w:val="26"/>
          <w:szCs w:val="26"/>
        </w:rPr>
      </w:pPr>
      <w:r>
        <w:rPr>
          <w:sz w:val="26"/>
          <w:szCs w:val="26"/>
        </w:rPr>
        <w:t>The information in the interview will be based on facts and information in the biography or autobiography, and in additional sources.</w:t>
      </w:r>
    </w:p>
    <w:p w:rsidR="00B76AE0" w:rsidRDefault="00B76AE0" w:rsidP="00244B6D">
      <w:pPr>
        <w:numPr>
          <w:ilvl w:val="0"/>
          <w:numId w:val="1"/>
        </w:numPr>
        <w:rPr>
          <w:sz w:val="26"/>
          <w:szCs w:val="26"/>
        </w:rPr>
      </w:pPr>
      <w:r>
        <w:rPr>
          <w:sz w:val="26"/>
          <w:szCs w:val="26"/>
        </w:rPr>
        <w:t>I must follow the style set forth in the attached organizer template.</w:t>
      </w:r>
    </w:p>
    <w:p w:rsidR="00B76AE0" w:rsidRDefault="00B76AE0" w:rsidP="00244B6D">
      <w:pPr>
        <w:numPr>
          <w:ilvl w:val="0"/>
          <w:numId w:val="1"/>
        </w:numPr>
        <w:rPr>
          <w:sz w:val="26"/>
          <w:szCs w:val="26"/>
        </w:rPr>
      </w:pPr>
      <w:r>
        <w:rPr>
          <w:sz w:val="26"/>
          <w:szCs w:val="26"/>
        </w:rPr>
        <w:t>An electronic copy of the fill-in-the-blank interview will be available via e-mail to students and on Mr. Baskin’s Humanities Digital Classroom wiki. Or students may get a copy saved to a memory stick.</w:t>
      </w:r>
    </w:p>
    <w:p w:rsidR="00B76AE0" w:rsidRDefault="00B76AE0" w:rsidP="00244B6D">
      <w:pPr>
        <w:numPr>
          <w:ilvl w:val="0"/>
          <w:numId w:val="1"/>
        </w:numPr>
        <w:rPr>
          <w:sz w:val="26"/>
          <w:szCs w:val="26"/>
        </w:rPr>
      </w:pPr>
      <w:r>
        <w:rPr>
          <w:sz w:val="26"/>
          <w:szCs w:val="26"/>
        </w:rPr>
        <w:t>The project may be either typed and printed out with a computer printer or neatly handwritten in pen.</w:t>
      </w:r>
    </w:p>
    <w:p w:rsidR="00B76AE0" w:rsidRDefault="00B76AE0" w:rsidP="00244B6D">
      <w:pPr>
        <w:ind w:left="360"/>
        <w:rPr>
          <w:sz w:val="28"/>
        </w:rPr>
      </w:pPr>
    </w:p>
    <w:p w:rsidR="00B76AE0" w:rsidRDefault="00B76AE0" w:rsidP="00244B6D">
      <w:pPr>
        <w:rPr>
          <w:b/>
          <w:bCs/>
          <w:sz w:val="28"/>
        </w:rPr>
      </w:pPr>
      <w:r>
        <w:rPr>
          <w:b/>
          <w:bCs/>
          <w:sz w:val="28"/>
        </w:rPr>
        <w:t>Name: Sarah MacDonald</w:t>
      </w:r>
      <w:r>
        <w:rPr>
          <w:b/>
          <w:bCs/>
          <w:sz w:val="28"/>
        </w:rPr>
        <w:tab/>
      </w:r>
      <w:r>
        <w:rPr>
          <w:b/>
          <w:bCs/>
          <w:sz w:val="28"/>
        </w:rPr>
        <w:tab/>
        <w:t>Thematic Instruction</w:t>
      </w:r>
    </w:p>
    <w:p w:rsidR="00B76AE0" w:rsidRDefault="00B76AE0" w:rsidP="00244B6D">
      <w:pPr>
        <w:rPr>
          <w:b/>
          <w:bCs/>
          <w:sz w:val="28"/>
        </w:rPr>
      </w:pPr>
    </w:p>
    <w:p w:rsidR="00B76AE0" w:rsidRDefault="00B76AE0" w:rsidP="00244B6D">
      <w:pPr>
        <w:rPr>
          <w:b/>
          <w:bCs/>
          <w:sz w:val="28"/>
        </w:rPr>
      </w:pPr>
      <w:r>
        <w:rPr>
          <w:b/>
          <w:bCs/>
          <w:sz w:val="28"/>
        </w:rPr>
        <w:t>Date: May 3, 2012</w:t>
      </w:r>
      <w:r>
        <w:rPr>
          <w:b/>
          <w:bCs/>
          <w:sz w:val="28"/>
        </w:rPr>
        <w:tab/>
      </w:r>
      <w:r>
        <w:rPr>
          <w:b/>
          <w:bCs/>
          <w:sz w:val="28"/>
        </w:rPr>
        <w:tab/>
        <w:t>6-C</w:t>
      </w:r>
    </w:p>
    <w:p w:rsidR="00B76AE0" w:rsidRDefault="00B76AE0" w:rsidP="00244B6D">
      <w:pPr>
        <w:rPr>
          <w:b/>
          <w:bCs/>
          <w:sz w:val="28"/>
        </w:rPr>
      </w:pPr>
    </w:p>
    <w:p w:rsidR="00B76AE0" w:rsidRDefault="00B76AE0" w:rsidP="00244B6D">
      <w:pPr>
        <w:pStyle w:val="Heading4"/>
        <w:rPr>
          <w:i/>
          <w:iCs/>
          <w:sz w:val="36"/>
        </w:rPr>
      </w:pPr>
      <w:r>
        <w:rPr>
          <w:i/>
          <w:iCs/>
          <w:sz w:val="36"/>
        </w:rPr>
        <w:t>Project Interview</w:t>
      </w:r>
    </w:p>
    <w:p w:rsidR="00B76AE0" w:rsidRDefault="00B76AE0" w:rsidP="00244B6D">
      <w:pPr>
        <w:rPr>
          <w:b/>
          <w:bCs/>
          <w:sz w:val="28"/>
        </w:rPr>
      </w:pPr>
    </w:p>
    <w:p w:rsidR="00B76AE0" w:rsidRDefault="00B76AE0" w:rsidP="00244B6D">
      <w:pPr>
        <w:rPr>
          <w:b/>
          <w:bCs/>
          <w:sz w:val="28"/>
        </w:rPr>
      </w:pPr>
      <w:r>
        <w:rPr>
          <w:b/>
          <w:bCs/>
          <w:sz w:val="28"/>
        </w:rPr>
        <w:t xml:space="preserve">Subject’s [Person’s] Full Name: </w:t>
      </w:r>
      <w:r w:rsidRPr="00CD220D">
        <w:rPr>
          <w:b/>
          <w:bCs/>
          <w:sz w:val="28"/>
        </w:rPr>
        <w:t>Theodor Seuss Geisel</w:t>
      </w:r>
    </w:p>
    <w:p w:rsidR="00B76AE0" w:rsidRDefault="00B76AE0" w:rsidP="00244B6D">
      <w:pPr>
        <w:rPr>
          <w:b/>
          <w:bCs/>
          <w:sz w:val="28"/>
        </w:rPr>
      </w:pPr>
    </w:p>
    <w:p w:rsidR="00B76AE0" w:rsidRPr="004906CC" w:rsidRDefault="00B76AE0" w:rsidP="00244B6D">
      <w:pPr>
        <w:rPr>
          <w:b/>
          <w:bCs/>
          <w:sz w:val="28"/>
          <w:u w:val="single"/>
        </w:rPr>
      </w:pPr>
      <w:r>
        <w:rPr>
          <w:b/>
          <w:bCs/>
          <w:sz w:val="28"/>
        </w:rPr>
        <w:t xml:space="preserve">Full Title of Autobiography or Biography (Underlined): </w:t>
      </w:r>
      <w:r w:rsidRPr="004906CC">
        <w:rPr>
          <w:b/>
          <w:bCs/>
          <w:sz w:val="28"/>
          <w:u w:val="single"/>
        </w:rPr>
        <w:t>Dr. Seuss Best-Loved Author</w:t>
      </w:r>
    </w:p>
    <w:p w:rsidR="00B76AE0" w:rsidRDefault="00B76AE0" w:rsidP="00244B6D">
      <w:pPr>
        <w:rPr>
          <w:b/>
          <w:bCs/>
          <w:sz w:val="28"/>
        </w:rPr>
      </w:pPr>
    </w:p>
    <w:p w:rsidR="00B76AE0" w:rsidRDefault="00B76AE0" w:rsidP="00244B6D">
      <w:pPr>
        <w:rPr>
          <w:b/>
          <w:bCs/>
          <w:sz w:val="28"/>
        </w:rPr>
      </w:pPr>
      <w:r>
        <w:rPr>
          <w:b/>
          <w:bCs/>
          <w:sz w:val="28"/>
        </w:rPr>
        <w:t>Title(s) of Secondary Sources [If internet source, list the title of the site AND provide the exact URL internet address.]</w:t>
      </w:r>
      <w:r w:rsidRPr="00CD220D">
        <w:rPr>
          <w:b/>
          <w:bCs/>
          <w:sz w:val="28"/>
        </w:rPr>
        <w:t>http://www.catinthehat.org/history.htm</w:t>
      </w:r>
    </w:p>
    <w:p w:rsidR="00B76AE0" w:rsidRDefault="00B76AE0" w:rsidP="00244B6D">
      <w:pPr>
        <w:rPr>
          <w:b/>
          <w:bCs/>
          <w:sz w:val="28"/>
        </w:rPr>
      </w:pPr>
    </w:p>
    <w:p w:rsidR="00B76AE0" w:rsidRDefault="00B76AE0" w:rsidP="004906CC">
      <w:pPr>
        <w:rPr>
          <w:b/>
          <w:bCs/>
          <w:sz w:val="28"/>
        </w:rPr>
      </w:pPr>
      <w:r>
        <w:rPr>
          <w:b/>
          <w:bCs/>
          <w:sz w:val="28"/>
        </w:rPr>
        <w:t>Author’s Name: Carin T Ford</w:t>
      </w:r>
    </w:p>
    <w:p w:rsidR="00B76AE0" w:rsidRDefault="00B76AE0" w:rsidP="00244B6D">
      <w:pPr>
        <w:rPr>
          <w:b/>
          <w:bCs/>
          <w:sz w:val="28"/>
        </w:rPr>
      </w:pPr>
    </w:p>
    <w:p w:rsidR="00B76AE0" w:rsidRDefault="00B76AE0" w:rsidP="00244B6D">
      <w:pPr>
        <w:jc w:val="center"/>
        <w:rPr>
          <w:b/>
          <w:bCs/>
          <w:sz w:val="36"/>
        </w:rPr>
      </w:pPr>
      <w:r>
        <w:rPr>
          <w:b/>
          <w:bCs/>
          <w:sz w:val="36"/>
        </w:rPr>
        <w:t>Transcript of Interview</w:t>
      </w:r>
    </w:p>
    <w:p w:rsidR="00B76AE0" w:rsidRDefault="00B76AE0" w:rsidP="00244B6D">
      <w:pPr>
        <w:jc w:val="center"/>
        <w:rPr>
          <w:b/>
          <w:bCs/>
          <w:sz w:val="28"/>
        </w:rPr>
      </w:pPr>
      <w:r>
        <w:rPr>
          <w:b/>
          <w:bCs/>
          <w:sz w:val="28"/>
        </w:rPr>
        <w:t>[Word-for-word print record of conversation or interview;</w:t>
      </w:r>
    </w:p>
    <w:p w:rsidR="00B76AE0" w:rsidRDefault="00B76AE0" w:rsidP="00244B6D">
      <w:pPr>
        <w:jc w:val="center"/>
        <w:rPr>
          <w:b/>
          <w:bCs/>
          <w:sz w:val="28"/>
        </w:rPr>
      </w:pPr>
      <w:r>
        <w:rPr>
          <w:b/>
          <w:bCs/>
          <w:sz w:val="28"/>
        </w:rPr>
        <w:t>DELETE LINES IF YOU WILL DO THIS ON COMPUTER, WHICH IS PREFERRED BY YOUR TEACHER.]</w:t>
      </w:r>
    </w:p>
    <w:p w:rsidR="00B76AE0" w:rsidRDefault="00B76AE0" w:rsidP="00244B6D">
      <w:pPr>
        <w:rPr>
          <w:b/>
          <w:bCs/>
          <w:sz w:val="28"/>
        </w:rPr>
      </w:pPr>
    </w:p>
    <w:p w:rsidR="00B76AE0" w:rsidRDefault="00B76AE0" w:rsidP="00244B6D">
      <w:pPr>
        <w:rPr>
          <w:b/>
          <w:bCs/>
          <w:sz w:val="28"/>
        </w:rPr>
      </w:pPr>
      <w:r>
        <w:rPr>
          <w:b/>
          <w:bCs/>
          <w:sz w:val="28"/>
        </w:rPr>
        <w:t>Q: What is your name?</w:t>
      </w:r>
    </w:p>
    <w:p w:rsidR="00B76AE0" w:rsidRPr="00AC4ADD" w:rsidRDefault="00B76AE0" w:rsidP="00244B6D">
      <w:pPr>
        <w:rPr>
          <w:sz w:val="32"/>
          <w:szCs w:val="32"/>
        </w:rPr>
      </w:pPr>
      <w:r w:rsidRPr="00AC4ADD">
        <w:rPr>
          <w:sz w:val="32"/>
          <w:szCs w:val="32"/>
        </w:rPr>
        <w:t xml:space="preserve">My name is Theodor Seuss Geisel also known as Dr. Seuss </w:t>
      </w:r>
    </w:p>
    <w:p w:rsidR="00B76AE0" w:rsidRPr="00AC4ADD" w:rsidRDefault="00B76AE0" w:rsidP="00CD220D">
      <w:pPr>
        <w:rPr>
          <w:sz w:val="32"/>
          <w:szCs w:val="32"/>
        </w:rPr>
      </w:pPr>
    </w:p>
    <w:p w:rsidR="00B76AE0" w:rsidRDefault="00B76AE0" w:rsidP="00244B6D">
      <w:pPr>
        <w:rPr>
          <w:b/>
          <w:bCs/>
          <w:sz w:val="28"/>
        </w:rPr>
      </w:pPr>
    </w:p>
    <w:p w:rsidR="00B76AE0" w:rsidRDefault="00B76AE0" w:rsidP="00244B6D">
      <w:pPr>
        <w:rPr>
          <w:b/>
          <w:bCs/>
          <w:sz w:val="28"/>
        </w:rPr>
      </w:pPr>
      <w:r>
        <w:rPr>
          <w:b/>
          <w:bCs/>
          <w:sz w:val="28"/>
        </w:rPr>
        <w:t>Q: When were you born, and where? If you are no longer alive, when and where did you die?  What are the circumstances of your death?</w:t>
      </w:r>
    </w:p>
    <w:p w:rsidR="00B76AE0" w:rsidRDefault="00B76AE0" w:rsidP="00244B6D">
      <w:pPr>
        <w:rPr>
          <w:b/>
          <w:bCs/>
          <w:sz w:val="28"/>
        </w:rPr>
      </w:pPr>
    </w:p>
    <w:p w:rsidR="00B76AE0" w:rsidRPr="00AC4ADD" w:rsidRDefault="00B76AE0" w:rsidP="00244B6D">
      <w:pPr>
        <w:rPr>
          <w:sz w:val="32"/>
          <w:szCs w:val="32"/>
        </w:rPr>
      </w:pPr>
      <w:r w:rsidRPr="00AC4ADD">
        <w:rPr>
          <w:sz w:val="32"/>
          <w:szCs w:val="32"/>
        </w:rPr>
        <w:t xml:space="preserve">A: I was born March 2, 1904 in Springfield, Massachusetts. I died at the age 87 on September 24, 1991. The circumstance of my death is because I died of old age besides that I had been smoking for quite a while. </w:t>
      </w:r>
    </w:p>
    <w:p w:rsidR="00B76AE0" w:rsidRPr="00AC4ADD" w:rsidRDefault="00B76AE0" w:rsidP="00244B6D">
      <w:pPr>
        <w:rPr>
          <w:sz w:val="32"/>
          <w:szCs w:val="32"/>
        </w:rPr>
      </w:pPr>
    </w:p>
    <w:p w:rsidR="00B76AE0" w:rsidRDefault="00B76AE0" w:rsidP="00244B6D">
      <w:pPr>
        <w:rPr>
          <w:b/>
          <w:bCs/>
          <w:sz w:val="28"/>
        </w:rPr>
      </w:pPr>
      <w:r>
        <w:rPr>
          <w:b/>
          <w:bCs/>
          <w:sz w:val="28"/>
        </w:rPr>
        <w:t xml:space="preserve">Q: Do you know anything significant about the life of your ancestors or your own parents? </w:t>
      </w:r>
    </w:p>
    <w:p w:rsidR="00B76AE0" w:rsidRPr="00D84785" w:rsidRDefault="00B76AE0" w:rsidP="00D84785">
      <w:pPr>
        <w:rPr>
          <w:b/>
          <w:bCs/>
          <w:sz w:val="28"/>
        </w:rPr>
      </w:pPr>
      <w:r w:rsidRPr="00AC4ADD">
        <w:rPr>
          <w:sz w:val="32"/>
          <w:szCs w:val="32"/>
        </w:rPr>
        <w:t>My Parents names were Theodor and Henrietta. My grandfather had sailed to America from Germany in the 1860</w:t>
      </w:r>
      <w:r>
        <w:rPr>
          <w:sz w:val="32"/>
          <w:szCs w:val="32"/>
        </w:rPr>
        <w:t xml:space="preserve">s in America my grandfather ran a brewery, where alcoholic drinks were made it was called Kalmbach and Geisel but was referred as </w:t>
      </w:r>
      <w:r w:rsidRPr="00D84785">
        <w:rPr>
          <w:sz w:val="32"/>
          <w:szCs w:val="32"/>
          <w:u w:val="single"/>
        </w:rPr>
        <w:t>Come Back and Guzzle</w:t>
      </w:r>
      <w:r>
        <w:rPr>
          <w:sz w:val="32"/>
          <w:szCs w:val="32"/>
          <w:u w:val="single"/>
        </w:rPr>
        <w:t xml:space="preserve">. </w:t>
      </w:r>
      <w:r>
        <w:rPr>
          <w:sz w:val="32"/>
          <w:szCs w:val="32"/>
        </w:rPr>
        <w:t>My grandfather on my mother’s side of the family had immigrated from southern Germany. They ran a bakery in Springfield and my mother worked their.</w:t>
      </w:r>
    </w:p>
    <w:p w:rsidR="00B76AE0" w:rsidRPr="00D84785" w:rsidRDefault="00B76AE0" w:rsidP="00244B6D">
      <w:pPr>
        <w:rPr>
          <w:b/>
          <w:bCs/>
          <w:sz w:val="28"/>
          <w:u w:val="single"/>
        </w:rPr>
      </w:pPr>
    </w:p>
    <w:p w:rsidR="00B76AE0" w:rsidRDefault="00B76AE0" w:rsidP="00244B6D">
      <w:pPr>
        <w:rPr>
          <w:b/>
          <w:bCs/>
          <w:sz w:val="28"/>
        </w:rPr>
      </w:pPr>
    </w:p>
    <w:p w:rsidR="00B76AE0" w:rsidRDefault="00B76AE0" w:rsidP="00244B6D">
      <w:pPr>
        <w:rPr>
          <w:b/>
          <w:bCs/>
          <w:sz w:val="28"/>
        </w:rPr>
      </w:pPr>
      <w:r>
        <w:rPr>
          <w:b/>
          <w:bCs/>
          <w:sz w:val="28"/>
        </w:rPr>
        <w:t>Q: What can you tell us about your childhood? Where did you grow up, and what was your childhood like?</w:t>
      </w:r>
    </w:p>
    <w:p w:rsidR="00B76AE0" w:rsidRDefault="00B76AE0" w:rsidP="00244B6D">
      <w:pPr>
        <w:rPr>
          <w:b/>
          <w:bCs/>
          <w:sz w:val="28"/>
        </w:rPr>
      </w:pPr>
    </w:p>
    <w:p w:rsidR="00B76AE0" w:rsidRPr="00EF4AF7" w:rsidRDefault="00B76AE0" w:rsidP="00EF4AF7">
      <w:pPr>
        <w:rPr>
          <w:sz w:val="32"/>
          <w:szCs w:val="32"/>
        </w:rPr>
      </w:pPr>
      <w:r w:rsidRPr="00EF4AF7">
        <w:rPr>
          <w:sz w:val="32"/>
          <w:szCs w:val="32"/>
        </w:rPr>
        <w:t xml:space="preserve">My Childhood was very lovely my mother always had wanted my sister and I to go to college so my mother would read constantly usually my sister and I often fell asleep to the sound of her voice reading us to sleep. My Father had been an expert marksman when he was younger; he had a target from on of his competitions with holes piercing the bull’s eye. I had it framed and kept it near me all my life this helped remind me during my career to reach for excellence. </w:t>
      </w:r>
      <w:r>
        <w:rPr>
          <w:sz w:val="32"/>
          <w:szCs w:val="32"/>
        </w:rPr>
        <w:t xml:space="preserve"> During my Childhood I especially enjoyed going to forest park which was close to my house it had large hills and ponds. Best of all I loved going to the zoo in Forest Park I often had my sketchbook with me and I loved taking features off of one animal and putting them on another animal. For example, in my sketches tigers often had wings and giraffes appeared with elephant wings. Mostly my entire childhood was quite </w:t>
      </w:r>
    </w:p>
    <w:p w:rsidR="00B76AE0" w:rsidRDefault="00B76AE0" w:rsidP="00244B6D">
      <w:pPr>
        <w:rPr>
          <w:b/>
          <w:bCs/>
          <w:sz w:val="28"/>
        </w:rPr>
      </w:pPr>
      <w:r>
        <w:rPr>
          <w:b/>
          <w:bCs/>
          <w:sz w:val="28"/>
        </w:rPr>
        <w:t>Q: Where else did you live during your lifetime? Please describe that.</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p>
    <w:p w:rsidR="00B76AE0" w:rsidRDefault="00B76AE0" w:rsidP="00244B6D">
      <w:pPr>
        <w:rPr>
          <w:b/>
          <w:bCs/>
          <w:sz w:val="28"/>
        </w:rPr>
      </w:pPr>
      <w:r>
        <w:rPr>
          <w:b/>
          <w:bCs/>
          <w:sz w:val="28"/>
        </w:rPr>
        <w:t>Q: What can you tell us about your education? For example, where did you go to school? High school?  Did you go to college?  Where? Describe that, please.</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Q: Please tell us something about yourself now, as an adult. Are you married? Do you have any children?</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Q: Was there someone during your life that was especially influential upon you?  What I mean is, was there someone who had a good, or perhaps, a bad effect upon you? Please explain.</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i/>
          <w:iCs/>
          <w:sz w:val="28"/>
        </w:rPr>
      </w:pPr>
    </w:p>
    <w:p w:rsidR="00B76AE0" w:rsidRDefault="00B76AE0" w:rsidP="00244B6D">
      <w:pPr>
        <w:rPr>
          <w:b/>
          <w:bCs/>
          <w:sz w:val="28"/>
        </w:rPr>
      </w:pPr>
      <w:r>
        <w:rPr>
          <w:b/>
          <w:bCs/>
          <w:sz w:val="28"/>
        </w:rPr>
        <w:t>Q: What are the chief accomplishments of your life? Of what accomplishments are you most proud?</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Q: If you could live your life over again, what action that you took during your life would you change? Or, would you change nothing? Either way, please explain your answer. </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p>
    <w:p w:rsidR="00B76AE0" w:rsidRDefault="00B76AE0" w:rsidP="00244B6D">
      <w:pPr>
        <w:rPr>
          <w:b/>
          <w:bCs/>
          <w:sz w:val="28"/>
        </w:rPr>
      </w:pPr>
      <w:r>
        <w:rPr>
          <w:b/>
          <w:bCs/>
          <w:sz w:val="28"/>
        </w:rPr>
        <w:t>Q: I know this is a hard question, but how is the world today different because of your life or achievements?</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pStyle w:val="Heading2"/>
      </w:pPr>
      <w:r>
        <w:rPr>
          <w:b w:val="0"/>
          <w:bCs w:val="0"/>
        </w:rPr>
        <w:t xml:space="preserve">Q: </w:t>
      </w:r>
      <w:r>
        <w:t>Do you feel that your life was, or has been, a success or a failure? Why?</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r>
        <w:rPr>
          <w:b/>
          <w:bCs/>
          <w:sz w:val="28"/>
        </w:rPr>
        <w:t xml:space="preserve">Q: I wonder if you can give advice to our listeners.  Do you have any wise guidance or sage advice on life or living or the world? </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Follow-up question: ____________________________________________</w:t>
      </w:r>
    </w:p>
    <w:p w:rsidR="00B76AE0" w:rsidRDefault="00B76AE0" w:rsidP="00244B6D">
      <w:pPr>
        <w:rPr>
          <w:b/>
          <w:bCs/>
          <w:i/>
          <w:iCs/>
          <w:sz w:val="28"/>
        </w:rPr>
      </w:pPr>
    </w:p>
    <w:p w:rsidR="00B76AE0" w:rsidRDefault="00B76AE0" w:rsidP="00244B6D">
      <w:pPr>
        <w:rPr>
          <w:b/>
          <w:bCs/>
          <w:i/>
          <w:iCs/>
          <w:sz w:val="28"/>
        </w:rPr>
      </w:pPr>
      <w:r>
        <w:rPr>
          <w:b/>
          <w:bCs/>
          <w:i/>
          <w:i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A: 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_____________________________________________________________</w:t>
      </w:r>
    </w:p>
    <w:p w:rsidR="00B76AE0" w:rsidRDefault="00B76AE0" w:rsidP="00244B6D">
      <w:pPr>
        <w:rPr>
          <w:b/>
          <w:bCs/>
          <w:sz w:val="28"/>
        </w:rPr>
      </w:pPr>
    </w:p>
    <w:p w:rsidR="00B76AE0" w:rsidRDefault="00B76AE0" w:rsidP="00244B6D">
      <w:pPr>
        <w:rPr>
          <w:b/>
          <w:bCs/>
          <w:sz w:val="28"/>
        </w:rPr>
      </w:pPr>
      <w:r>
        <w:rPr>
          <w:b/>
          <w:bCs/>
          <w:sz w:val="28"/>
        </w:rPr>
        <w:t xml:space="preserve">_____________________________________________________________ </w:t>
      </w:r>
    </w:p>
    <w:p w:rsidR="00B76AE0" w:rsidRDefault="00B76AE0" w:rsidP="00244B6D">
      <w:pPr>
        <w:rPr>
          <w:b/>
          <w:bCs/>
          <w:sz w:val="28"/>
        </w:rPr>
      </w:pPr>
    </w:p>
    <w:p w:rsidR="00B76AE0" w:rsidRDefault="00B76AE0" w:rsidP="00244B6D">
      <w:pPr>
        <w:rPr>
          <w:b/>
          <w:bCs/>
          <w:i/>
          <w:iCs/>
          <w:sz w:val="28"/>
        </w:rPr>
      </w:pPr>
    </w:p>
    <w:p w:rsidR="00B76AE0" w:rsidRDefault="00B76AE0" w:rsidP="00244B6D">
      <w:pPr>
        <w:rPr>
          <w:sz w:val="28"/>
        </w:rPr>
      </w:pPr>
    </w:p>
    <w:p w:rsidR="00B76AE0" w:rsidRDefault="00B76AE0" w:rsidP="00244B6D">
      <w:pPr>
        <w:rPr>
          <w:sz w:val="28"/>
        </w:rPr>
      </w:pPr>
      <w:r>
        <w:rPr>
          <w:sz w:val="28"/>
        </w:rPr>
        <w:t>Thank you very much for your time.</w:t>
      </w:r>
    </w:p>
    <w:p w:rsidR="00B76AE0" w:rsidRDefault="00B76AE0"/>
    <w:sectPr w:rsidR="00B76AE0" w:rsidSect="00F77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B6D"/>
    <w:rsid w:val="00024E61"/>
    <w:rsid w:val="00244B6D"/>
    <w:rsid w:val="004906CC"/>
    <w:rsid w:val="00564FCE"/>
    <w:rsid w:val="0057475C"/>
    <w:rsid w:val="00831783"/>
    <w:rsid w:val="00950E13"/>
    <w:rsid w:val="00AC4ADD"/>
    <w:rsid w:val="00B76AE0"/>
    <w:rsid w:val="00CD220D"/>
    <w:rsid w:val="00D84785"/>
    <w:rsid w:val="00E02C83"/>
    <w:rsid w:val="00EF41EA"/>
    <w:rsid w:val="00EF4AF7"/>
    <w:rsid w:val="00F77D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829634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TotalTime>
  <Pages>10</Pages>
  <Words>1999</Words>
  <Characters>11399</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SMACDONALD</dc:creator>
  <cp:keywords/>
  <dc:description/>
  <cp:lastModifiedBy>mac</cp:lastModifiedBy>
  <cp:revision>3</cp:revision>
  <dcterms:created xsi:type="dcterms:W3CDTF">2012-05-03T16:06:00Z</dcterms:created>
  <dcterms:modified xsi:type="dcterms:W3CDTF">2012-05-07T00:44:00Z</dcterms:modified>
</cp:coreProperties>
</file>